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53638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Matilda </w:t>
      </w:r>
      <w:proofErr w:type="spellStart"/>
      <w:r>
        <w:rPr>
          <w:rFonts w:cs="Times New Roman"/>
          <w:szCs w:val="24"/>
          <w:u w:val="single"/>
        </w:rPr>
        <w:t>att</w:t>
      </w:r>
      <w:proofErr w:type="spellEnd"/>
      <w:r>
        <w:rPr>
          <w:rFonts w:cs="Times New Roman"/>
          <w:szCs w:val="24"/>
          <w:u w:val="single"/>
        </w:rPr>
        <w:t xml:space="preserve"> MILLE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F9DB7C4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Barnet.</w:t>
      </w:r>
    </w:p>
    <w:p w14:paraId="709FC799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3CB919EA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2423FE0D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Apr.1434</w:t>
      </w:r>
      <w:r>
        <w:rPr>
          <w:rFonts w:cs="Times New Roman"/>
          <w:szCs w:val="24"/>
        </w:rPr>
        <w:tab/>
        <w:t>She made her Will.</w:t>
      </w:r>
    </w:p>
    <w:p w14:paraId="13D5FC9C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1348B5E1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p.46)</w:t>
      </w:r>
    </w:p>
    <w:p w14:paraId="67763DF8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3E344D01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777AE724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Executors:    William Hardewyn(q.v.) and his wife, Agnes(q.v.).   (ibid.)</w:t>
      </w:r>
    </w:p>
    <w:p w14:paraId="410250BB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10DFEB21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794C189E" w14:textId="77777777" w:rsidR="004239AE" w:rsidRDefault="004239AE" w:rsidP="004239AE">
      <w:pPr>
        <w:pStyle w:val="NoSpacing"/>
        <w:rPr>
          <w:rFonts w:cs="Times New Roman"/>
          <w:szCs w:val="24"/>
        </w:rPr>
      </w:pPr>
    </w:p>
    <w:p w14:paraId="7759581C" w14:textId="77777777" w:rsidR="004239AE" w:rsidRDefault="004239AE" w:rsidP="004239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February 2025</w:t>
      </w:r>
    </w:p>
    <w:p w14:paraId="3B7CEE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2E2F3" w14:textId="77777777" w:rsidR="004239AE" w:rsidRDefault="004239AE" w:rsidP="009139A6">
      <w:r>
        <w:separator/>
      </w:r>
    </w:p>
  </w:endnote>
  <w:endnote w:type="continuationSeparator" w:id="0">
    <w:p w14:paraId="09D493BB" w14:textId="77777777" w:rsidR="004239AE" w:rsidRDefault="004239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4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A7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FD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12E6" w14:textId="77777777" w:rsidR="004239AE" w:rsidRDefault="004239AE" w:rsidP="009139A6">
      <w:r>
        <w:separator/>
      </w:r>
    </w:p>
  </w:footnote>
  <w:footnote w:type="continuationSeparator" w:id="0">
    <w:p w14:paraId="0F140C46" w14:textId="77777777" w:rsidR="004239AE" w:rsidRDefault="004239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82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86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64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AE"/>
    <w:rsid w:val="000666E0"/>
    <w:rsid w:val="002510B7"/>
    <w:rsid w:val="00270799"/>
    <w:rsid w:val="004239A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F1B0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F23A"/>
  <w15:chartTrackingRefBased/>
  <w15:docId w15:val="{3EAF62EE-0200-4D1A-BC64-C295F0BC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2025-02-05T21:08:00Z</dcterms:created>
  <dcterms:modified xsi:type="dcterms:W3CDTF">2025-02-05T21:09:00Z</dcterms:modified>
</cp:coreProperties>
</file>